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36" w:rsidRDefault="00F15E36" w:rsidP="00C57A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15E36" w:rsidRPr="00F15E36" w:rsidRDefault="00F15E36" w:rsidP="00F15E3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F15E3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МБОУ </w:t>
      </w:r>
      <w:proofErr w:type="spellStart"/>
      <w:r w:rsidRPr="00F15E3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Киселевская</w:t>
      </w:r>
      <w:proofErr w:type="spellEnd"/>
      <w:r w:rsidRPr="00F15E3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СОШ им. Н.В. Попова</w:t>
      </w:r>
    </w:p>
    <w:p w:rsidR="00F15E36" w:rsidRDefault="00F15E36" w:rsidP="00C57A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15E36" w:rsidRDefault="00F15E36" w:rsidP="00C57A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15E36" w:rsidRDefault="00F15E36" w:rsidP="00C57A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15E36" w:rsidRDefault="00F15E36" w:rsidP="00F15E3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44"/>
          <w:szCs w:val="44"/>
          <w:shd w:val="clear" w:color="auto" w:fill="FFFFFF"/>
        </w:rPr>
      </w:pPr>
      <w:r w:rsidRPr="00F15E36">
        <w:rPr>
          <w:rFonts w:ascii="Times New Roman" w:hAnsi="Times New Roman"/>
          <w:b/>
          <w:color w:val="000000"/>
          <w:sz w:val="44"/>
          <w:szCs w:val="44"/>
          <w:shd w:val="clear" w:color="auto" w:fill="FFFFFF"/>
        </w:rPr>
        <w:t>Экспедиционное задание</w:t>
      </w:r>
    </w:p>
    <w:p w:rsidR="00F15E36" w:rsidRDefault="00F15E36" w:rsidP="00F15E3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44"/>
          <w:szCs w:val="44"/>
          <w:shd w:val="clear" w:color="auto" w:fill="FFFFFF"/>
        </w:rPr>
      </w:pPr>
    </w:p>
    <w:p w:rsidR="00F15E36" w:rsidRPr="00F15E36" w:rsidRDefault="00F15E36" w:rsidP="00F15E3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color w:val="000000"/>
          <w:sz w:val="44"/>
          <w:szCs w:val="44"/>
          <w:shd w:val="clear" w:color="auto" w:fill="FFFFFF"/>
        </w:rPr>
      </w:pPr>
    </w:p>
    <w:p w:rsidR="00F15E36" w:rsidRPr="00F15E36" w:rsidRDefault="00F15E36" w:rsidP="00F15E3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</w:pPr>
      <w:r w:rsidRPr="00F15E36"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  <w:t xml:space="preserve"> « По стопам учителей»</w:t>
      </w:r>
    </w:p>
    <w:p w:rsidR="00F15E36" w:rsidRPr="00F15E36" w:rsidRDefault="00F15E36" w:rsidP="00F15E3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</w:pPr>
      <w:r w:rsidRPr="00F15E36"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  <w:t>(материал об учителя</w:t>
      </w:r>
      <w:proofErr w:type="gramStart"/>
      <w:r w:rsidRPr="00F15E36"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  <w:t>х-</w:t>
      </w:r>
      <w:proofErr w:type="gramEnd"/>
      <w:r w:rsidRPr="00F15E36"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  <w:t xml:space="preserve"> выпускниках,</w:t>
      </w:r>
    </w:p>
    <w:p w:rsidR="00F15E36" w:rsidRPr="00F15E36" w:rsidRDefault="00F15E36" w:rsidP="00F15E3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</w:pPr>
      <w:r w:rsidRPr="00F15E36"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  <w:t xml:space="preserve"> </w:t>
      </w:r>
      <w:proofErr w:type="gramStart"/>
      <w:r w:rsidRPr="00F15E36"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  <w:t>работающих</w:t>
      </w:r>
      <w:proofErr w:type="gramEnd"/>
      <w:r w:rsidRPr="00F15E36">
        <w:rPr>
          <w:rFonts w:ascii="Times New Roman" w:hAnsi="Times New Roman"/>
          <w:b/>
          <w:i/>
          <w:color w:val="000000"/>
          <w:sz w:val="52"/>
          <w:szCs w:val="52"/>
          <w:shd w:val="clear" w:color="auto" w:fill="FFFFFF"/>
        </w:rPr>
        <w:t xml:space="preserve"> в нашей школе.)</w:t>
      </w:r>
    </w:p>
    <w:p w:rsidR="00F15E36" w:rsidRDefault="00F15E36" w:rsidP="00C57A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15E36" w:rsidRDefault="00F15E36" w:rsidP="00C57A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15E36" w:rsidRDefault="00F15E36" w:rsidP="00C57A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15E36" w:rsidRDefault="00F15E36" w:rsidP="00C57A5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F15E36" w:rsidRPr="00F15E36" w:rsidRDefault="00F15E36" w:rsidP="00F15E3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15E3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Работу выполнили учащиеся 7 класса МБОУ </w:t>
      </w:r>
      <w:proofErr w:type="spellStart"/>
      <w:r w:rsidRPr="00F15E3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Киселёвской</w:t>
      </w:r>
      <w:proofErr w:type="spellEnd"/>
      <w:r w:rsidRPr="00F15E3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СОШ им. Н.В. Попова</w:t>
      </w:r>
    </w:p>
    <w:p w:rsidR="00F15E36" w:rsidRPr="00F15E36" w:rsidRDefault="00F15E36" w:rsidP="00F15E3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15E3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Классный руководитель </w:t>
      </w:r>
      <w:proofErr w:type="gramStart"/>
      <w:r w:rsidRPr="00F15E3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:Б</w:t>
      </w:r>
      <w:proofErr w:type="gramEnd"/>
      <w:r w:rsidRPr="00F15E3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ондаренко О.В.</w:t>
      </w:r>
    </w:p>
    <w:p w:rsidR="00F15E36" w:rsidRDefault="00F15E36" w:rsidP="00F15E3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15E36" w:rsidRDefault="00F15E36" w:rsidP="00F15E3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F15E36" w:rsidRDefault="00F15E36" w:rsidP="00F15E3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  <w:r w:rsidRPr="00F15E36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2013-2014 учебный год</w:t>
      </w:r>
    </w:p>
    <w:p w:rsidR="00F15E36" w:rsidRDefault="00F15E36" w:rsidP="00F15E36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57A51" w:rsidRPr="00F15E36" w:rsidRDefault="00C57A51" w:rsidP="00C57A5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F15E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Педагогическая деятельность относится к разряду вечных профессий и будет востребована до тех пор, пока на земле рождаются дети.</w:t>
      </w:r>
    </w:p>
    <w:p w:rsidR="00C57A51" w:rsidRPr="00F15E36" w:rsidRDefault="00C57A51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Почетен и сложен учительский труд:</w:t>
      </w:r>
    </w:p>
    <w:p w:rsidR="00C57A51" w:rsidRPr="00F15E36" w:rsidRDefault="00C57A51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Признание, сердце в дорогу зовут!</w:t>
      </w:r>
    </w:p>
    <w:p w:rsidR="00C57A51" w:rsidRPr="00F15E36" w:rsidRDefault="008D435A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И </w:t>
      </w:r>
      <w:proofErr w:type="gramStart"/>
      <w:r w:rsidRPr="00F15E3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знании</w:t>
      </w:r>
      <w:proofErr w:type="gramEnd"/>
      <w:r w:rsidRPr="00F15E3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богатства Вы дари</w:t>
      </w:r>
      <w:r w:rsidR="00C57A51" w:rsidRPr="00F15E3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те вновь,</w:t>
      </w:r>
    </w:p>
    <w:p w:rsidR="00C57A51" w:rsidRPr="00F15E36" w:rsidRDefault="00C57A51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А с ними 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 </w:t>
      </w:r>
      <w:r w:rsidRPr="00F15E36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надежду, добро и любовь.</w:t>
      </w:r>
    </w:p>
    <w:p w:rsidR="00C57A51" w:rsidRPr="00F15E36" w:rsidRDefault="00C57A51" w:rsidP="008D435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</w:p>
    <w:p w:rsidR="00C57A51" w:rsidRPr="00F15E36" w:rsidRDefault="00C57A51" w:rsidP="00C57A5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Учитель-это уникальная профессия, вне времени, моды и географии. Являясь одной из древнейших, она остается востребованной, по сей день. Как и все на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свете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она претерпевает изменения. Согласно словарю Ожегова, учитель-это лицо которое кого-либо чем-либо обучает. </w:t>
      </w:r>
    </w:p>
    <w:p w:rsidR="008D435A" w:rsidRPr="00F15E36" w:rsidRDefault="008D435A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Учитель формирует личность будущих граждан, их мировоззрение, убеждения, преданность Родине.</w:t>
      </w:r>
      <w:r w:rsidR="00366259" w:rsidRPr="00F15E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F15E3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Педагог – это инженер человеческих душ.</w:t>
      </w:r>
      <w:r w:rsidRPr="00F15E36">
        <w:rPr>
          <w:rFonts w:ascii="Times New Roman" w:hAnsi="Times New Roman"/>
          <w:color w:val="000000"/>
          <w:sz w:val="28"/>
          <w:szCs w:val="28"/>
        </w:rPr>
        <w:br/>
      </w:r>
    </w:p>
    <w:p w:rsidR="00A512A0" w:rsidRPr="00F15E36" w:rsidRDefault="008D435A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Наш</w:t>
      </w:r>
      <w:r w:rsidR="00A512A0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класс получил краеведческое задание : собрать материал об учителях </w:t>
      </w:r>
      <w:proofErr w:type="gramStart"/>
      <w:r w:rsidR="00A512A0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–в</w:t>
      </w:r>
      <w:proofErr w:type="gramEnd"/>
      <w:r w:rsidR="00A512A0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ыпускниках нашей школы , Работающих  в ней сейчас.</w:t>
      </w:r>
    </w:p>
    <w:p w:rsidR="00A512A0" w:rsidRPr="00F15E36" w:rsidRDefault="00A512A0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Всего 11 человек</w:t>
      </w:r>
    </w:p>
    <w:p w:rsidR="00A512A0" w:rsidRPr="00F15E36" w:rsidRDefault="00A512A0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Присячев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Геннадий Васильевич.</w:t>
      </w:r>
    </w:p>
    <w:p w:rsidR="00A512A0" w:rsidRPr="00F15E36" w:rsidRDefault="00A512A0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Зайцева Людмила Михайловна</w:t>
      </w:r>
    </w:p>
    <w:p w:rsidR="00A512A0" w:rsidRPr="00F15E36" w:rsidRDefault="00A512A0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Кошельнякова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Надежда Ивановна</w:t>
      </w:r>
    </w:p>
    <w:p w:rsidR="00A512A0" w:rsidRPr="00F15E36" w:rsidRDefault="00A512A0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Ефимов Владимир Сергеевич</w:t>
      </w:r>
    </w:p>
    <w:p w:rsidR="00366259" w:rsidRPr="00F15E36" w:rsidRDefault="0036625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Кирносова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Ольга Васильевна</w:t>
      </w:r>
    </w:p>
    <w:p w:rsidR="00366259" w:rsidRPr="00F15E36" w:rsidRDefault="0036625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Белянская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Ольга Николаевна</w:t>
      </w:r>
    </w:p>
    <w:p w:rsidR="00366259" w:rsidRPr="00F15E36" w:rsidRDefault="0036625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Бондаренко Ольга Васильевна</w:t>
      </w:r>
    </w:p>
    <w:p w:rsidR="00366259" w:rsidRPr="00F15E36" w:rsidRDefault="0036625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Кирносова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Ольга Ивановна</w:t>
      </w:r>
    </w:p>
    <w:p w:rsidR="00366259" w:rsidRPr="00F15E36" w:rsidRDefault="0036625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Ковалева Валентина Владимировна</w:t>
      </w:r>
    </w:p>
    <w:p w:rsidR="00366259" w:rsidRPr="00F15E36" w:rsidRDefault="0036625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Фарахова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Марина Владимировна</w:t>
      </w:r>
      <w:r w:rsidR="00A512A0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Присячев</w:t>
      </w:r>
      <w:proofErr w:type="spellEnd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Геннадий Васильевич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Родился в 1956 году 5 августа.,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с.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Киселевка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Родители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Присячев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Василий Васильевич,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Присячева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Екатерина Федоровна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1963 году пошел в 1 класс. Первый учитель –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Воронченко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Таисия Васильевна, закончил, школу  в 1973г.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1977году работал в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Федосеевской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средней школе учителем технических дисциплин.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1978 году закончил,  Ростовский Государственный Педагогический институт.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 сентября 1980 году пришел работать в родную школу учителем физики.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1985 году был назначен заместителем директора по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воспитательной работе.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2004 года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назначен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директором МОУ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Киселевской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СОШ, работаю по нынешнее время.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Выбранная профессия нравиться.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Женат, вырастил 2 сыновей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Василия и Дмитрия.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мечты сбылись. Место работы менять бы  не стал. Не любимых учеников нет.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Награжден грамотами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:М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инистерством просвещения СССР.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Министерством Образования России.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Министерством Образования Ростовской области.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Муниципальные грамоты. Присвоено звание «Ветеран труда».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8507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Кошельнякова</w:t>
      </w:r>
      <w:proofErr w:type="spellEnd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Надежда Ивановна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Родилась 26.09.1960 году.,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.К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иселёвка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Родители: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Белянский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Иван Сергеевич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-т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ракторист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Белянская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Нина Акимовн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а-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разнорабочая.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Годы учебы в школе 1968-1978гг.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Первый учитель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олстоноженко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Ольга Ивановна.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1978-79гг работала в столовой официантом.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В1979году воспитатель группы продленного дня в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Киселевской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средней школе.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В1980-1986гг учеба  в ТГПИ.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Нравится ли профессия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?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Наверное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все-таки больше нравиться, чем не  нравиться. С детьми интересно; они  (особенно 1-клашки) заставляют чувствовать себя моложе.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Дети: дочери Оля и Оксана, внучки Лера и Настя.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Мечты. С первого класса мечтала стать  учителем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 как была влюблена в свою первую учительницу –Ольгу Ивановну.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вопрос поменять место работы …затрудняюсь ответить.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Учеников нелюбимых нет.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Люблю вязать, слушать музыку, но не современную, а 80-х годов.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Награждена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грамотами районо,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гороно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благодарственными письмами.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Ефимов Владимир Сергеевич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Родился 3.08.1963 года,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с.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Киселевка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Годы учебы в школе 1970-1980. Первый учитель Ильченко Валентина Николаевна.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После окончания школы  1980 году поступил в Михайловское педагогическое училище имени Н.К. Крупской. В 1982 году закончил названое педучилище.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Затем был призван в ряды Советской Армии.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1984 году поступил на работу в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Заветинскую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школу №1 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1985 году поступил  в РГПИ. 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Киселевскую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среднюю школу перевелся в 1986 году  учителем физической культуры и ОБЖ.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выбором профессии определился сам.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Женат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Две дочери , 2 внука и 2 зятя.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 мечты сбылись, жизнь прекрасна и удивительна.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Место работы  менять не стал бы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даже если представилась бы  такая возможность.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любимых учеников нет.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Увлечения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:о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хота, рыбалка, спорт.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Интересных случаев из жизни школы и личной практики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–м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асса.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Награжден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грамотами.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8507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8507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66259" w:rsidRPr="00F15E36" w:rsidRDefault="004658C7" w:rsidP="0085073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Белянская</w:t>
      </w:r>
      <w:proofErr w:type="spellEnd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Ольга Николаевна</w:t>
      </w:r>
    </w:p>
    <w:p w:rsidR="004658C7" w:rsidRPr="00F15E36" w:rsidRDefault="004658C7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Родилась в 1971 году 25 марта.,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с.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Киселевка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658C7" w:rsidRPr="00F15E36" w:rsidRDefault="004658C7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Родители: Бондаренко Раиса Васильевна</w:t>
      </w:r>
    </w:p>
    <w:p w:rsidR="004658C7" w:rsidRPr="00F15E36" w:rsidRDefault="004658C7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Бондаренко Николай Семёнович</w:t>
      </w:r>
    </w:p>
    <w:p w:rsidR="004658C7" w:rsidRPr="00F15E36" w:rsidRDefault="004658C7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Первый учитель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–К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урочкина Инесса Максимовна.</w:t>
      </w:r>
    </w:p>
    <w:p w:rsidR="00162AFA" w:rsidRPr="00F15E36" w:rsidRDefault="004658C7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 нас был большой дружный класс. Все стали достойными уважаемыми людьми</w:t>
      </w:r>
      <w:r w:rsidR="00162AF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Многие живут и работают в родном селе. Поэтому иногда мы видимся, а по традиции, собираемся через каждые пять лет – в июне, через каждые 10 ле</w:t>
      </w:r>
      <w:proofErr w:type="gramStart"/>
      <w:r w:rsidR="00162AF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т-</w:t>
      </w:r>
      <w:proofErr w:type="gramEnd"/>
      <w:r w:rsidR="00162AF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зимой , 2 января ,для того чтобы вспомнить школьные годы.</w:t>
      </w:r>
    </w:p>
    <w:p w:rsidR="00162AFA" w:rsidRPr="00F15E36" w:rsidRDefault="00162AFA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 школой связано  много разных воспоминаний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конечно, большая часть из них -счастливое время детства. С благодарностью вспоминаю  всех наших учителей, которые сделали так много</w:t>
      </w:r>
      <w:r w:rsidR="00FF1C70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чтобы наше детство было ярким и интересным.</w:t>
      </w:r>
    </w:p>
    <w:p w:rsidR="00FF1C70" w:rsidRPr="00F15E36" w:rsidRDefault="00FF1C70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Наш класс был спортивным, в школе работали секции, там мы самосовершенствовались физически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кроме этого вообще был какой-то спортивный дух , поэтому многие занимались и дома. Игры «Зарница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»и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 Орлёнок»-школьные районные и областной тур в казачьих лагерях- очень многое значили  и значат для нас. Запах мая  пионерского костра, игра «Дружба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»-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были наполнены романтикой. Многие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конечно,  вспомнят традиционные школьные мероприятия-«Осенний бал», Новогодний карнавал,</w:t>
      </w:r>
      <w:r w:rsidR="003E70FC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Традиционную  встречу выпускников у новогодней ёлки ,2 января, краеведческую конференцию.</w:t>
      </w:r>
    </w:p>
    <w:p w:rsidR="003E70FC" w:rsidRPr="00F15E36" w:rsidRDefault="003E70FC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Мы еще вспоминаем пионерские линейки, особенно торжественные, когда принимали в пионеры. Тимуровская  работа приносила нам много радости: мы и оказывали помощь пожилым одиноким людям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потом играли : катались с горки , бродили по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киселёвским</w:t>
      </w:r>
      <w:proofErr w:type="spellEnd"/>
      <w:r w:rsidR="00BB58E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садам-и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наша дружба становилась ещё крепче.</w:t>
      </w:r>
    </w:p>
    <w:p w:rsidR="00D94733" w:rsidRPr="00F15E36" w:rsidRDefault="003E70FC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школе был участок,</w:t>
      </w:r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где ребята выполняли практические работы по биологии и агротехнике. Летом там проходили практику.</w:t>
      </w:r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Ещё мы любили читать, обмениваться книгами. Иногда даже удивляюсь, как мы всё успевали. Не было, конечно, мобильных телефонов и сети Интернет, наверное, именно поэтому мы так ценили друг друга и «живое общение». Этот пункт «жизнь после школы» интересен тем, что и после … моя жизнь связана со школой. В 1988 году я работала старшей вожатой </w:t>
      </w:r>
      <w:proofErr w:type="gramStart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End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нашей</w:t>
      </w:r>
      <w:proofErr w:type="gramEnd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школе, а потом уже получила два образования. Окончила с красным дипломом </w:t>
      </w:r>
      <w:proofErr w:type="spellStart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Энгельское</w:t>
      </w:r>
      <w:proofErr w:type="spellEnd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</w:t>
      </w:r>
      <w:proofErr w:type="gramStart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.у</w:t>
      </w:r>
      <w:proofErr w:type="gramEnd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чилище</w:t>
      </w:r>
      <w:proofErr w:type="spellEnd"/>
      <w:r w:rsidR="00D9473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получила специальность «учитель начальных классов». </w:t>
      </w:r>
    </w:p>
    <w:p w:rsidR="00D94733" w:rsidRPr="00F15E36" w:rsidRDefault="00D94733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Позже-Ростовский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.у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ниверситет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-«Учитель русского языка и литературы». Работала классным руководителем, до сих пор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считаю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эту деятельность в школе одной из самых интересных и не много жалею, что у меня нет больше возможности этим заниматься. Сейчас я совмещаю деятельность учителя русского языка и литературы и заместителя директора по учебно-воспитательной работе.</w:t>
      </w:r>
    </w:p>
    <w:p w:rsidR="007C33A4" w:rsidRPr="00F15E36" w:rsidRDefault="007C33A4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Мне нравиться работать с детьми, любовь к ним определила мой выбор. Но до этого, почему-то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мечтала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был геологом. </w:t>
      </w:r>
    </w:p>
    <w:p w:rsidR="00D94733" w:rsidRPr="00F15E36" w:rsidRDefault="007C33A4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 меня есть семья,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муж-Белянский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Н.И,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дочь-Белянскя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Ю.Н, внуков пока нет, но я надеюсь, что позже семья увеличиться. </w:t>
      </w:r>
    </w:p>
    <w:p w:rsidR="007C33A4" w:rsidRPr="00F15E36" w:rsidRDefault="007C33A4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Многие мечты остались мечтами, ну что именно это секрет. Я ни о чём не жалею. Радуюсь жизни в каждом её проявлении. Если бы появилась возможность реализовать себя ещё в чём-то, то мне бы хотелось открыть какое-нибудь своё дело, может, ресторанный бизнес. Ещё интересно было бы поработать в юридической фирме. Не знаю, что из этого вышло бы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…Н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интересно. Наверное, это всё реализуют наши дети и внуки. </w:t>
      </w:r>
    </w:p>
    <w:p w:rsidR="007C33A4" w:rsidRPr="00F15E36" w:rsidRDefault="007C33A4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Может, это и покажется пафосным, но у меня не было не любимых учеников. Всё были и есть разные, и я получаю наслаждение от общения с ними. На уроке забываешь обо всём, учителя меня поймут. </w:t>
      </w:r>
    </w:p>
    <w:p w:rsidR="007C33A4" w:rsidRPr="00F15E36" w:rsidRDefault="007C33A4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Люблю готовить; рисую, но сейчас редко; люблю цветы. </w:t>
      </w: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Каждый день в школ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е-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 новая страница в большой книге интересных случаев и личной практики.</w:t>
      </w: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и у каждого учителя нашей школы, есть грамоты отдела образования за разные конкурсы, за подготовку победителей и призёров олимпиад; дипломы за организацию всероссийских конкурсов, разные благодарственные письма и т.д. Грамота МОРО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,М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ОРФ, благодарственное письмо МОРО. </w:t>
      </w: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 xml:space="preserve"> Бондаренко Ольга Васильевна.</w:t>
      </w:r>
    </w:p>
    <w:p w:rsidR="00E358F3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Родилась в 1971 году 17 мая в селе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Киселёвка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358F3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Родители: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Сокиркин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Василий Иванович,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Сокиркина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Раиса Степановна.</w:t>
      </w:r>
    </w:p>
    <w:p w:rsidR="00E358F3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школу пошла в 1978 году, закончила в 1988. </w:t>
      </w:r>
    </w:p>
    <w:p w:rsidR="00E358F3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Первый учител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ь-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Курочкина Инесса Максимовна. Бы</w:t>
      </w:r>
      <w:r w:rsidR="006C74FB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 классным руководителем до 4 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класса.</w:t>
      </w:r>
    </w:p>
    <w:p w:rsidR="00E358F3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C74FB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4-8 класса классным руководителем была </w:t>
      </w:r>
      <w:proofErr w:type="spellStart"/>
      <w:r w:rsidR="006C74FB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Параваева</w:t>
      </w:r>
      <w:proofErr w:type="spellEnd"/>
      <w:r w:rsidR="006C74FB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Лидия Степановна.</w:t>
      </w:r>
    </w:p>
    <w:p w:rsidR="00E358F3" w:rsidRPr="00F15E36" w:rsidRDefault="006C74FB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9-10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классе-Трегубов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Василий Иванович.</w:t>
      </w:r>
    </w:p>
    <w:p w:rsidR="00BB58EA" w:rsidRPr="00F15E36" w:rsidRDefault="00BB58EA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Всех своих учителей я вспоминаю с благодарностью и уважением</w:t>
      </w:r>
    </w:p>
    <w:p w:rsidR="00E24FC9" w:rsidRPr="00F15E36" w:rsidRDefault="006C74FB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Класс был очень дружный, спортивный, весёлый. </w:t>
      </w:r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с удовольствием встречаюсь с одноклассниками. Нам есть что вспомнить и о чем поговорить.</w:t>
      </w:r>
    </w:p>
    <w:p w:rsidR="00B81CB2" w:rsidRPr="00F15E36" w:rsidRDefault="006C74FB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Интересных случаев из школьной жизни много. Запомнились игры «Зарница»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,»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Орлёнок», поездка в казачьи лагеря. Когда ещё был совхоз, ездили на совхозный огород, весной сажать овощи, а осенью убир</w:t>
      </w:r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ать и многое другое</w:t>
      </w:r>
      <w:proofErr w:type="gramStart"/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Одним словом </w:t>
      </w:r>
      <w:r w:rsidR="0055435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ыло здорово!</w:t>
      </w:r>
    </w:p>
    <w:p w:rsidR="00E358F3" w:rsidRPr="00F15E36" w:rsidRDefault="006C74FB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После окончания школы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очень хотелось стать учителем начальных классов. А так же, хотела стать артисткой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петь на сцене. И всё таки я поехала поступать в Таганро</w:t>
      </w:r>
      <w:r w:rsidR="00E358F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ский Государственный пединститут,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сожалению </w:t>
      </w:r>
      <w:r w:rsidR="002028BC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 поступила. Сразу же поехала поступать в Волгоградское педучилище №2. 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028BC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Сдала вступительные экзамены и была зачислена.</w:t>
      </w:r>
    </w:p>
    <w:p w:rsidR="00E358F3" w:rsidRPr="00F15E36" w:rsidRDefault="002028BC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1990 году закончила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55435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училище, получила диплом по специальности «учитель начальных классов»</w:t>
      </w:r>
      <w:proofErr w:type="gramStart"/>
      <w:r w:rsidR="0055435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.Б</w:t>
      </w:r>
      <w:proofErr w:type="gramEnd"/>
      <w:r w:rsidR="0055435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ыла очень счастлива.  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распределению была направлена работать вожатой в Михайловский район, но я поехала работать в родную школу. Была назначена воспитателем, затем учителем начальных классов.</w:t>
      </w:r>
    </w:p>
    <w:p w:rsidR="00C7350F" w:rsidRPr="00F15E36" w:rsidRDefault="002028BC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1996 году была переведена «учителем химии и географии». В этом же году поступила в РГПУ на специальность «учитель биологии и химии». Быть учителем начальных классов я хотела всегда. На мой выбор оказали влияние подшефные ребята, учащиеся начальных классов, где я была вожатой. Мне очень нравилось возиться с малышами, читать им книги, ходить на прогулку. Ну</w:t>
      </w:r>
      <w:r w:rsidR="00E358F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уж очень хотелось учить детей! </w:t>
      </w:r>
      <w:r w:rsidR="00B81CB2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Даже дома, я всё время играла «в школу». Так сбылась моя мечта: я стала учителем. Мечта стать артисткой</w:t>
      </w:r>
      <w:r w:rsidR="00E358F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 и осталась мечтой</w:t>
      </w:r>
      <w:proofErr w:type="gramStart"/>
      <w:r w:rsidR="00B81CB2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C7350F" w:rsidRPr="00F15E36" w:rsidRDefault="00C7350F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55435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1992 году вышла за</w:t>
      </w:r>
      <w:r w:rsidR="00B81CB2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муж. Му</w:t>
      </w:r>
      <w:proofErr w:type="gramStart"/>
      <w:r w:rsidR="00B81CB2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ж-</w:t>
      </w:r>
      <w:proofErr w:type="gramEnd"/>
      <w:r w:rsidR="00B81CB2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Бондаренко С.В.</w:t>
      </w:r>
    </w:p>
    <w:p w:rsidR="00B81CB2" w:rsidRPr="00F15E36" w:rsidRDefault="00B81CB2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1993 году появился сын Семён. В 2001 году родилась дочь Алина. </w:t>
      </w:r>
    </w:p>
    <w:p w:rsidR="00B81CB2" w:rsidRPr="00F15E36" w:rsidRDefault="00B81CB2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Мечтая, человек живёт. Вот и у меня, некоторые мечты сбылись, ну а те, </w:t>
      </w:r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что не </w:t>
      </w:r>
      <w:proofErr w:type="gramStart"/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былись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надеюсь сбудутся</w:t>
      </w:r>
      <w:r w:rsidR="0055435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ведь жизнь продолжается.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7350F" w:rsidRPr="00F15E36" w:rsidRDefault="00B81CB2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Если бы представилась возможность </w:t>
      </w:r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поменять место работы…</w:t>
      </w:r>
    </w:p>
    <w:p w:rsidR="00B81CB2" w:rsidRPr="00F15E36" w:rsidRDefault="00B81CB2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 даже не знаю, иногда кажется что да, поменяла бы. Но подумав, понимаю, что это дело моей жизни, и нечего другого у меня не получится. </w:t>
      </w:r>
      <w:r w:rsidR="0055435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Может быть потому, что ни каким другим делом  я не занималась.</w:t>
      </w:r>
    </w:p>
    <w:p w:rsidR="00B81CB2" w:rsidRPr="00F15E36" w:rsidRDefault="00B81CB2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Делить учеников на любимых и не лю</w:t>
      </w:r>
      <w:r w:rsidR="00E358F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бимых я не могу, так как </w:t>
      </w:r>
      <w:r w:rsidR="00BB58E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 </w:t>
      </w:r>
      <w:r w:rsidR="00E358F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дети по</w:t>
      </w:r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E358F3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своему </w:t>
      </w:r>
      <w:r w:rsidR="00BB58EA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интересные  и каждый индивидуален. Они  чувствуют отношение к себе и отвечают таким же отношением.</w:t>
      </w:r>
    </w:p>
    <w:p w:rsidR="00E358F3" w:rsidRPr="00F15E36" w:rsidRDefault="00E358F3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Очень люблю готовить, печь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ну и конечно петь. </w:t>
      </w:r>
    </w:p>
    <w:p w:rsidR="00E358F3" w:rsidRPr="00F15E36" w:rsidRDefault="00E358F3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Интересных случаев из жизни школы и личной практики много. Много разных</w:t>
      </w:r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смешных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не очень.</w:t>
      </w:r>
    </w:p>
    <w:p w:rsidR="00E358F3" w:rsidRPr="00F15E36" w:rsidRDefault="00E358F3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Особых наград не имею, но грамот</w:t>
      </w:r>
      <w:r w:rsidR="00C7350F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ами 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награждена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4FC9" w:rsidRPr="00F15E36" w:rsidRDefault="00E24FC9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5435A" w:rsidRPr="00F15E36" w:rsidRDefault="0055435A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5435A" w:rsidRPr="00F15E36" w:rsidRDefault="0055435A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5435A" w:rsidRPr="00F15E36" w:rsidRDefault="0055435A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5435A" w:rsidRPr="00F15E36" w:rsidRDefault="0055435A" w:rsidP="008D435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4239F" w:rsidRPr="00F15E36" w:rsidRDefault="0084239F" w:rsidP="0084239F">
      <w:pPr>
        <w:rPr>
          <w:rFonts w:ascii="Times New Roman" w:hAnsi="Times New Roman"/>
          <w:b/>
          <w:sz w:val="28"/>
          <w:szCs w:val="28"/>
        </w:rPr>
      </w:pPr>
      <w:r w:rsidRPr="00F15E36">
        <w:rPr>
          <w:rFonts w:ascii="Times New Roman" w:hAnsi="Times New Roman"/>
          <w:b/>
          <w:sz w:val="28"/>
          <w:szCs w:val="28"/>
        </w:rPr>
        <w:lastRenderedPageBreak/>
        <w:t>Скрынникова Наталья Васильевна</w:t>
      </w:r>
    </w:p>
    <w:p w:rsidR="0084239F" w:rsidRPr="00F15E36" w:rsidRDefault="0084239F" w:rsidP="0084239F">
      <w:pPr>
        <w:rPr>
          <w:rFonts w:ascii="Times New Roman" w:hAnsi="Times New Roman"/>
          <w:sz w:val="28"/>
          <w:szCs w:val="28"/>
        </w:rPr>
      </w:pPr>
      <w:r w:rsidRPr="00F15E36">
        <w:rPr>
          <w:rFonts w:ascii="Times New Roman" w:hAnsi="Times New Roman"/>
          <w:sz w:val="28"/>
          <w:szCs w:val="28"/>
        </w:rPr>
        <w:t xml:space="preserve">Родилась 4 мая 1973 года в селе </w:t>
      </w:r>
      <w:proofErr w:type="spellStart"/>
      <w:r w:rsidRPr="00F15E36">
        <w:rPr>
          <w:rFonts w:ascii="Times New Roman" w:hAnsi="Times New Roman"/>
          <w:sz w:val="28"/>
          <w:szCs w:val="28"/>
        </w:rPr>
        <w:t>Киселевка</w:t>
      </w:r>
      <w:proofErr w:type="spellEnd"/>
      <w:r w:rsidRPr="00F15E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5E36">
        <w:rPr>
          <w:rFonts w:ascii="Times New Roman" w:hAnsi="Times New Roman"/>
          <w:sz w:val="28"/>
          <w:szCs w:val="28"/>
        </w:rPr>
        <w:t>Заветинского</w:t>
      </w:r>
      <w:proofErr w:type="spellEnd"/>
      <w:r w:rsidRPr="00F15E36">
        <w:rPr>
          <w:rFonts w:ascii="Times New Roman" w:hAnsi="Times New Roman"/>
          <w:sz w:val="28"/>
          <w:szCs w:val="28"/>
        </w:rPr>
        <w:t xml:space="preserve"> района Ростовской области. Родители – Бережной Василий Васильевич  работал строителем  в совхозе «</w:t>
      </w:r>
      <w:proofErr w:type="spellStart"/>
      <w:r w:rsidRPr="00F15E36">
        <w:rPr>
          <w:rFonts w:ascii="Times New Roman" w:hAnsi="Times New Roman"/>
          <w:sz w:val="28"/>
          <w:szCs w:val="28"/>
        </w:rPr>
        <w:t>Киселевский</w:t>
      </w:r>
      <w:proofErr w:type="spellEnd"/>
      <w:r w:rsidRPr="00F15E36">
        <w:rPr>
          <w:rFonts w:ascii="Times New Roman" w:hAnsi="Times New Roman"/>
          <w:sz w:val="28"/>
          <w:szCs w:val="28"/>
        </w:rPr>
        <w:t xml:space="preserve">», Галина Андреевна – более тридцати лет проработала  в </w:t>
      </w:r>
      <w:proofErr w:type="spellStart"/>
      <w:r w:rsidRPr="00F15E36">
        <w:rPr>
          <w:rFonts w:ascii="Times New Roman" w:hAnsi="Times New Roman"/>
          <w:sz w:val="28"/>
          <w:szCs w:val="28"/>
        </w:rPr>
        <w:t>Киселевской</w:t>
      </w:r>
      <w:proofErr w:type="spellEnd"/>
      <w:r w:rsidRPr="00F15E36">
        <w:rPr>
          <w:rFonts w:ascii="Times New Roman" w:hAnsi="Times New Roman"/>
          <w:sz w:val="28"/>
          <w:szCs w:val="28"/>
        </w:rPr>
        <w:t xml:space="preserve"> школе учителем начальных классов. </w:t>
      </w:r>
    </w:p>
    <w:p w:rsidR="0084239F" w:rsidRPr="00F15E36" w:rsidRDefault="0084239F" w:rsidP="0084239F">
      <w:pPr>
        <w:rPr>
          <w:rFonts w:ascii="Times New Roman" w:hAnsi="Times New Roman"/>
          <w:sz w:val="28"/>
          <w:szCs w:val="28"/>
        </w:rPr>
      </w:pPr>
      <w:r w:rsidRPr="00F15E36">
        <w:rPr>
          <w:rFonts w:ascii="Times New Roman" w:hAnsi="Times New Roman"/>
          <w:sz w:val="28"/>
          <w:szCs w:val="28"/>
        </w:rPr>
        <w:t xml:space="preserve">В 1981 году Наталья Васильевна пошла в первый класс. Первая учительница – </w:t>
      </w:r>
      <w:proofErr w:type="spellStart"/>
      <w:r w:rsidRPr="00F15E36">
        <w:rPr>
          <w:rFonts w:ascii="Times New Roman" w:hAnsi="Times New Roman"/>
          <w:sz w:val="28"/>
          <w:szCs w:val="28"/>
        </w:rPr>
        <w:t>Самойленко</w:t>
      </w:r>
      <w:proofErr w:type="spellEnd"/>
      <w:r w:rsidRPr="00F15E36">
        <w:rPr>
          <w:rFonts w:ascii="Times New Roman" w:hAnsi="Times New Roman"/>
          <w:sz w:val="28"/>
          <w:szCs w:val="28"/>
        </w:rPr>
        <w:t xml:space="preserve"> Лилия Васильевна, воспитатель группы продленного дня – Бережная Г.А.  В классе было тридцать человек, но к окончанию школы осталось четырнадцать. Класс был дружным. Часто ходили в походы в сады, часто без разрешения, за что наказывали. Учились шесть дней в неделю, но иногда и без выходных, так как в   когда была грязь чеченцев, живших в интернате</w:t>
      </w:r>
      <w:proofErr w:type="gramStart"/>
      <w:r w:rsidRPr="00F15E36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F15E36">
        <w:rPr>
          <w:rFonts w:ascii="Times New Roman" w:hAnsi="Times New Roman"/>
          <w:sz w:val="28"/>
          <w:szCs w:val="28"/>
        </w:rPr>
        <w:t xml:space="preserve"> не возили домой, поэтому приходилось учиться всем. В школе проводили большую часть времени: подготовка к вечерам, к «Зарнице», заседания секторов, кружки, секции. Очень любила посещать исторический кружок (руководитель – Л.Н. Зайцева).  С Лидией Николаевной побывали  в Москве, Бресте, Киеве, Минске. Запомнилось, как в Москве занимали очередь в пять утра, чтобы попасть  в Мавзолей Ленина. Классный руководитель – </w:t>
      </w:r>
      <w:proofErr w:type="spellStart"/>
      <w:r w:rsidRPr="00F15E36">
        <w:rPr>
          <w:rFonts w:ascii="Times New Roman" w:hAnsi="Times New Roman"/>
          <w:sz w:val="28"/>
          <w:szCs w:val="28"/>
        </w:rPr>
        <w:t>Ожередова</w:t>
      </w:r>
      <w:proofErr w:type="spellEnd"/>
      <w:r w:rsidRPr="00F15E36">
        <w:rPr>
          <w:rFonts w:ascii="Times New Roman" w:hAnsi="Times New Roman"/>
          <w:sz w:val="28"/>
          <w:szCs w:val="28"/>
        </w:rPr>
        <w:t xml:space="preserve"> Людмила Степановна.  С нею ездили по городам Ростовской области. Жили в гостинице, ели в ресторане, ходили на городскую дискотеку. «Впечатлений было много. Но особенно поразило посещение  кинотеатра стереофильмов. Мы там посмотрели фильм, а потом решили инсценировать его на Новый год в школе. Но никто так и не понял, что мы хотели показать, так как понятно было только нам» - вспоминает Наталья Васильевна. </w:t>
      </w:r>
    </w:p>
    <w:p w:rsidR="0084239F" w:rsidRPr="00F15E36" w:rsidRDefault="0084239F" w:rsidP="0084239F">
      <w:pPr>
        <w:rPr>
          <w:rFonts w:ascii="Times New Roman" w:hAnsi="Times New Roman"/>
          <w:sz w:val="28"/>
          <w:szCs w:val="28"/>
        </w:rPr>
      </w:pPr>
      <w:r w:rsidRPr="00F15E36">
        <w:rPr>
          <w:rFonts w:ascii="Times New Roman" w:hAnsi="Times New Roman"/>
          <w:sz w:val="28"/>
          <w:szCs w:val="28"/>
        </w:rPr>
        <w:t xml:space="preserve">В 1991 году окончила школу и поступила   в Таганрогский педагогический институт на факультет педагогики и методики воспитательной работы. Училась пять лет. В 1993 году вышла замуж за односельчанина Скрынникова Сергея, в 1994 году родился сын Денис, в 2000 году – второй сын </w:t>
      </w:r>
      <w:proofErr w:type="gramStart"/>
      <w:r w:rsidRPr="00F15E36">
        <w:rPr>
          <w:rFonts w:ascii="Times New Roman" w:hAnsi="Times New Roman"/>
          <w:sz w:val="28"/>
          <w:szCs w:val="28"/>
        </w:rPr>
        <w:t>-Д</w:t>
      </w:r>
      <w:proofErr w:type="gramEnd"/>
      <w:r w:rsidRPr="00F15E36">
        <w:rPr>
          <w:rFonts w:ascii="Times New Roman" w:hAnsi="Times New Roman"/>
          <w:sz w:val="28"/>
          <w:szCs w:val="28"/>
        </w:rPr>
        <w:t xml:space="preserve">аниил. В 1995 году после окончания института, поступила на работу в </w:t>
      </w:r>
      <w:proofErr w:type="spellStart"/>
      <w:r w:rsidRPr="00F15E36">
        <w:rPr>
          <w:rFonts w:ascii="Times New Roman" w:hAnsi="Times New Roman"/>
          <w:sz w:val="28"/>
          <w:szCs w:val="28"/>
        </w:rPr>
        <w:t>Киселевскую</w:t>
      </w:r>
      <w:proofErr w:type="spellEnd"/>
      <w:r w:rsidRPr="00F15E36">
        <w:rPr>
          <w:rFonts w:ascii="Times New Roman" w:hAnsi="Times New Roman"/>
          <w:sz w:val="28"/>
          <w:szCs w:val="28"/>
        </w:rPr>
        <w:t xml:space="preserve"> школу. Сначала работала психологом, воспитателем, преподавала географию, экономику. С 2003 года ведет историю и обществознание.</w:t>
      </w:r>
    </w:p>
    <w:p w:rsidR="0084239F" w:rsidRPr="00F15E36" w:rsidRDefault="0084239F" w:rsidP="0084239F">
      <w:pPr>
        <w:rPr>
          <w:rFonts w:ascii="Times New Roman" w:hAnsi="Times New Roman"/>
          <w:sz w:val="28"/>
          <w:szCs w:val="28"/>
        </w:rPr>
      </w:pPr>
      <w:r w:rsidRPr="00F15E36">
        <w:rPr>
          <w:rFonts w:ascii="Times New Roman" w:hAnsi="Times New Roman"/>
          <w:sz w:val="28"/>
          <w:szCs w:val="28"/>
        </w:rPr>
        <w:t xml:space="preserve">Наталья Васильевна говорит, что работа учителя очень трудная, но поменять на </w:t>
      </w:r>
      <w:proofErr w:type="gramStart"/>
      <w:r w:rsidRPr="00F15E36">
        <w:rPr>
          <w:rFonts w:ascii="Times New Roman" w:hAnsi="Times New Roman"/>
          <w:sz w:val="28"/>
          <w:szCs w:val="28"/>
        </w:rPr>
        <w:t>другую</w:t>
      </w:r>
      <w:proofErr w:type="gramEnd"/>
      <w:r w:rsidRPr="00F15E36">
        <w:rPr>
          <w:rFonts w:ascii="Times New Roman" w:hAnsi="Times New Roman"/>
          <w:sz w:val="28"/>
          <w:szCs w:val="28"/>
        </w:rPr>
        <w:t xml:space="preserve"> уже не получится. Прикипаешь к детям всей душой, они становятся родными, частью твоей жизни.</w:t>
      </w:r>
    </w:p>
    <w:p w:rsidR="0084239F" w:rsidRPr="00F15E36" w:rsidRDefault="0084239F" w:rsidP="0084239F">
      <w:pPr>
        <w:rPr>
          <w:rFonts w:ascii="Times New Roman" w:hAnsi="Times New Roman"/>
          <w:sz w:val="28"/>
          <w:szCs w:val="28"/>
        </w:rPr>
      </w:pPr>
      <w:r w:rsidRPr="00F15E36">
        <w:rPr>
          <w:rFonts w:ascii="Times New Roman" w:hAnsi="Times New Roman"/>
          <w:sz w:val="28"/>
          <w:szCs w:val="28"/>
        </w:rPr>
        <w:lastRenderedPageBreak/>
        <w:t xml:space="preserve">Наталья Васильевна мечтала  стать  технологом по  приготовлению пищи, но теперь пищу готовит только дома. На увлечения, хобби времени не остается, но если есть свободная минутка любит почитать, что – то приготовить. </w:t>
      </w:r>
    </w:p>
    <w:p w:rsidR="0084239F" w:rsidRPr="00F15E36" w:rsidRDefault="0084239F" w:rsidP="0084239F">
      <w:pPr>
        <w:rPr>
          <w:rFonts w:ascii="Times New Roman" w:hAnsi="Times New Roman"/>
          <w:sz w:val="28"/>
          <w:szCs w:val="28"/>
        </w:rPr>
      </w:pPr>
      <w:proofErr w:type="gramStart"/>
      <w:r w:rsidRPr="00F15E36">
        <w:rPr>
          <w:rFonts w:ascii="Times New Roman" w:hAnsi="Times New Roman"/>
          <w:sz w:val="28"/>
          <w:szCs w:val="28"/>
        </w:rPr>
        <w:t>Награждена</w:t>
      </w:r>
      <w:proofErr w:type="gramEnd"/>
      <w:r w:rsidRPr="00F15E36">
        <w:rPr>
          <w:rFonts w:ascii="Times New Roman" w:hAnsi="Times New Roman"/>
          <w:sz w:val="28"/>
          <w:szCs w:val="28"/>
        </w:rPr>
        <w:t xml:space="preserve"> грамотами РОО, Благодарственным письмом Ростовской области.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proofErr w:type="spellStart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Кирносова</w:t>
      </w:r>
      <w:proofErr w:type="spellEnd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Ольга Ивановна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Родилась в 1976 году в Казахстане. Отец и мать пенсионеры.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Киселёвской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школе училась с первого класса с 1982 по 1993год.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Первая учительница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Самойленко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Лилия Васильевна, в 1 классе нас было  42 человека, а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закончили  школу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14.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Очень нравилась игра «Зарница», которая проводилась в зимнее время. Поездки по городам в летние лагеря на Чёрное море.  В школу пришла работать сразу после окончания 11 класса. Закончила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Элестинский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педколледж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.К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онукова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Ростовский ЮФУ университете по специальности «биология». 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Профессия мне нравится, потому что я очень люблю детей. В детстве с подругами играли в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школу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я всегда была учителем. 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Замужем. Есть дочь. 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Место работы я бы не поменяла. Учеников люблю всех. Увлекаюсь разведением цветов. 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Награждена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грамотами: МУ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Заветинского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РОО за творческий подход к делу обучения и воспитания подрастающего поколения. </w:t>
      </w: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A1321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B58EA" w:rsidRPr="00F15E36" w:rsidRDefault="00BB58EA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Ковалева Валентина Владимировна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Родилась 12.07. 1984году. в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.К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иселевка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Родители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Малашенко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Нина Ивановна,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Малашенко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Владимир  Григорьевич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Школьные годы 1990-2001гг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.П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ервый учитель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Самойленко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Лилия Васильевна.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Классный руководитель в старшей школ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е-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Самойленко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Людмила Владимировна.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Кривенко Людмила Николаевна.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Одноклассники: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Самойленко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Сергей, Ткачев Алексей, Бондаренко Аня.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2001-2004гг обучалась 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Волгодонском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педколледже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 2004-2010гг обучение в  ЮФУ РГПУ специальность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учитель русского языка и литературы.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2008 году поступила вожатой в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Киселевскую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школу.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Выбранная профессия нравится. У меня был замечательный пример моих учителей в школе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-э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 и определило мой выбор . А еще очень люблю детей 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Работа в школ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е-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это возможность   ежедневно вместе с детьми совершать открытия, творить, профессионально расти.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Замужем. Муж – Ковалев Владимир Николаевич.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Сын-Ковалев Матвей Николаевич.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Любимая работа помогает осуществлять наши мечты. А если что-то не сбылось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буду к этому стремиться.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Место работы не поменяла бы.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Наверное нет такого человека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который бы относился к людям одинаково , без симпатий. Но мы учителя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должны показывать детям ,что они любимы или нелюбимы. Мы должны  ко всем ученикам относиться одинаково.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Люблю разводить цветы. Спорт, люблю готовить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Грамота за участие в районном конкурсе « Учитель-года-2014г»</w:t>
      </w:r>
    </w:p>
    <w:p w:rsidR="00094577" w:rsidRPr="00F15E36" w:rsidRDefault="00094577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Фарахова</w:t>
      </w:r>
      <w:proofErr w:type="spellEnd"/>
      <w:r w:rsidRPr="00F15E3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Марина Владимировна. </w:t>
      </w:r>
    </w:p>
    <w:p w:rsidR="00094577" w:rsidRPr="00F15E36" w:rsidRDefault="00094577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Родилась 09.09.1995 года. В селе 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Заветное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094577" w:rsidRPr="00F15E36" w:rsidRDefault="00094577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Родители: Ефимов В.С-МБОУ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Киселёвская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СОШ 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им.Н.В.Попов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учитель)</w:t>
      </w:r>
    </w:p>
    <w:p w:rsidR="00094577" w:rsidRPr="00F15E36" w:rsidRDefault="00094577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Ефимова Н.</w:t>
      </w:r>
      <w:proofErr w:type="gram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И-</w:t>
      </w:r>
      <w:proofErr w:type="gram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СПК «</w:t>
      </w:r>
      <w:proofErr w:type="spellStart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Киселёвский</w:t>
      </w:r>
      <w:proofErr w:type="spellEnd"/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 </w:t>
      </w:r>
    </w:p>
    <w:p w:rsidR="00094577" w:rsidRPr="00F15E36" w:rsidRDefault="00094577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Годы учёбы в школе: с 1991-2002 год. Первый учитель: Бережная Галина Андреевна. </w:t>
      </w:r>
    </w:p>
    <w:p w:rsidR="00094577" w:rsidRPr="00F15E36" w:rsidRDefault="00094577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Запомнились экскурсии по городам Ростовской области, с Лидией Николаевной Зайцевой. </w:t>
      </w:r>
    </w:p>
    <w:p w:rsidR="00094577" w:rsidRPr="00F15E36" w:rsidRDefault="00094577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2004 году, закончила в городе Ростове-на-Дону НОУ «Правовой техникум» </w:t>
      </w:r>
    </w:p>
    <w:p w:rsidR="00094577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2010 года и в </w:t>
      </w:r>
      <w:r w:rsidR="00094577"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настоящее время обучаюсь в ЮФУ, город Ростов-на-Дону.</w:t>
      </w: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 поступления в школу работала в детском саду №6 МБДОУ в 2007 году.</w:t>
      </w: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декабря 2007 года, работаю в родной школе. Профессия нравится. Выбрала сама. </w:t>
      </w: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Замужем. Воспитываю сына. </w:t>
      </w:r>
    </w:p>
    <w:p w:rsidR="00A1321D" w:rsidRPr="00F15E36" w:rsidRDefault="00A1321D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Ученики все любимые. </w:t>
      </w:r>
    </w:p>
    <w:p w:rsidR="00E7102D" w:rsidRPr="00F15E36" w:rsidRDefault="00094577" w:rsidP="00E7102D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15E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B58EA" w:rsidRPr="00F15E36" w:rsidRDefault="00BB58EA" w:rsidP="00BB58E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BB58EA" w:rsidRPr="00F15E36" w:rsidSect="00F41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attachedTemplate r:id="rId1"/>
  <w:defaultTabStop w:val="708"/>
  <w:characterSpacingControl w:val="doNotCompress"/>
  <w:compat/>
  <w:rsids>
    <w:rsidRoot w:val="0084239F"/>
    <w:rsid w:val="00094577"/>
    <w:rsid w:val="000B72BB"/>
    <w:rsid w:val="00162AFA"/>
    <w:rsid w:val="002028BC"/>
    <w:rsid w:val="00366259"/>
    <w:rsid w:val="003E70FC"/>
    <w:rsid w:val="004658C7"/>
    <w:rsid w:val="004E318D"/>
    <w:rsid w:val="0055435A"/>
    <w:rsid w:val="005835AF"/>
    <w:rsid w:val="006732AF"/>
    <w:rsid w:val="006C74FB"/>
    <w:rsid w:val="007C33A4"/>
    <w:rsid w:val="0084239F"/>
    <w:rsid w:val="0085073D"/>
    <w:rsid w:val="008D435A"/>
    <w:rsid w:val="008F2520"/>
    <w:rsid w:val="00A1321D"/>
    <w:rsid w:val="00A512A0"/>
    <w:rsid w:val="00B81CB2"/>
    <w:rsid w:val="00BB58EA"/>
    <w:rsid w:val="00C57A51"/>
    <w:rsid w:val="00C7350F"/>
    <w:rsid w:val="00D41F1C"/>
    <w:rsid w:val="00D94733"/>
    <w:rsid w:val="00E24FC9"/>
    <w:rsid w:val="00E358F3"/>
    <w:rsid w:val="00E7102D"/>
    <w:rsid w:val="00EC677B"/>
    <w:rsid w:val="00F15E36"/>
    <w:rsid w:val="00F41BB6"/>
    <w:rsid w:val="00F549DB"/>
    <w:rsid w:val="00FF1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A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57A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9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89;&#1072;&#1081;&#1090;\&#1086;&#1073;%20&#1091;&#1095;&#1080;&#1090;&#1077;&#1083;&#1103;&#1093;%20&#1082;&#1086;&#1085;&#109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об учителях конф.dot</Template>
  <TotalTime>7</TotalTime>
  <Pages>14</Pages>
  <Words>2421</Words>
  <Characters>13805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Ольга</cp:lastModifiedBy>
  <cp:revision>2</cp:revision>
  <dcterms:created xsi:type="dcterms:W3CDTF">2014-04-03T06:31:00Z</dcterms:created>
  <dcterms:modified xsi:type="dcterms:W3CDTF">2014-12-08T17:39:00Z</dcterms:modified>
</cp:coreProperties>
</file>